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74648" w14:textId="77777777" w:rsidR="005760A9" w:rsidRDefault="005760A9" w:rsidP="005760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KELFELD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2FB03909" w14:textId="77777777" w:rsidR="005760A9" w:rsidRDefault="005760A9" w:rsidP="005760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Torksey</w:t>
      </w:r>
      <w:proofErr w:type="spellEnd"/>
      <w:r>
        <w:rPr>
          <w:rFonts w:ascii="Times New Roman" w:hAnsi="Times New Roman" w:cs="Times New Roman"/>
          <w:sz w:val="24"/>
          <w:szCs w:val="24"/>
        </w:rPr>
        <w:t>, Lincolnshire.</w:t>
      </w:r>
    </w:p>
    <w:p w14:paraId="1688D1EF" w14:textId="77777777" w:rsidR="005760A9" w:rsidRDefault="005760A9" w:rsidP="005760A9">
      <w:pPr>
        <w:rPr>
          <w:rFonts w:ascii="Times New Roman" w:hAnsi="Times New Roman" w:cs="Times New Roman"/>
          <w:sz w:val="24"/>
          <w:szCs w:val="24"/>
        </w:rPr>
      </w:pPr>
    </w:p>
    <w:p w14:paraId="19EA7220" w14:textId="77777777" w:rsidR="005760A9" w:rsidRDefault="005760A9" w:rsidP="005760A9">
      <w:pPr>
        <w:rPr>
          <w:rFonts w:ascii="Times New Roman" w:hAnsi="Times New Roman" w:cs="Times New Roman"/>
          <w:sz w:val="24"/>
          <w:szCs w:val="24"/>
        </w:rPr>
      </w:pPr>
    </w:p>
    <w:p w14:paraId="52290739" w14:textId="77777777" w:rsidR="005760A9" w:rsidRDefault="005760A9" w:rsidP="005760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John(q.v.).</w:t>
      </w:r>
    </w:p>
    <w:p w14:paraId="0B06E822" w14:textId="77777777" w:rsidR="005760A9" w:rsidRDefault="005760A9" w:rsidP="005760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Register of Bishop Philip </w:t>
      </w:r>
      <w:proofErr w:type="spellStart"/>
      <w:r>
        <w:rPr>
          <w:rFonts w:ascii="Times New Roman" w:hAnsi="Times New Roman" w:cs="Times New Roman"/>
          <w:sz w:val="24"/>
          <w:szCs w:val="24"/>
        </w:rPr>
        <w:t>Repingdon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1405-1419” ed. Margaret </w:t>
      </w:r>
    </w:p>
    <w:p w14:paraId="23040C56" w14:textId="77777777" w:rsidR="005760A9" w:rsidRDefault="005760A9" w:rsidP="005760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Archer, pub. Lincoln Record Society 1962 vol.1 p.42)</w:t>
      </w:r>
    </w:p>
    <w:p w14:paraId="6D5A0A9E" w14:textId="77777777" w:rsidR="005760A9" w:rsidRDefault="005760A9" w:rsidP="005760A9">
      <w:pPr>
        <w:rPr>
          <w:rFonts w:ascii="Times New Roman" w:hAnsi="Times New Roman" w:cs="Times New Roman"/>
          <w:sz w:val="24"/>
          <w:szCs w:val="24"/>
        </w:rPr>
      </w:pPr>
    </w:p>
    <w:p w14:paraId="32564543" w14:textId="77777777" w:rsidR="005760A9" w:rsidRDefault="005760A9" w:rsidP="005760A9">
      <w:pPr>
        <w:rPr>
          <w:rFonts w:ascii="Times New Roman" w:hAnsi="Times New Roman" w:cs="Times New Roman"/>
          <w:sz w:val="24"/>
          <w:szCs w:val="24"/>
        </w:rPr>
      </w:pPr>
    </w:p>
    <w:p w14:paraId="32ABEA8A" w14:textId="77777777" w:rsidR="005760A9" w:rsidRDefault="005760A9" w:rsidP="005760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Aug.1402</w:t>
      </w:r>
      <w:r>
        <w:rPr>
          <w:rFonts w:ascii="Times New Roman" w:hAnsi="Times New Roman" w:cs="Times New Roman"/>
          <w:sz w:val="24"/>
          <w:szCs w:val="24"/>
        </w:rPr>
        <w:tab/>
        <w:t xml:space="preserve">John made her a joint executor of his Will, in which he bequeathed </w:t>
      </w:r>
      <w:proofErr w:type="gramStart"/>
      <w:r>
        <w:rPr>
          <w:rFonts w:ascii="Times New Roman" w:hAnsi="Times New Roman" w:cs="Times New Roman"/>
          <w:sz w:val="24"/>
          <w:szCs w:val="24"/>
        </w:rPr>
        <w:t>her</w:t>
      </w:r>
      <w:proofErr w:type="gramEnd"/>
    </w:p>
    <w:p w14:paraId="085189C0" w14:textId="77777777" w:rsidR="005760A9" w:rsidRDefault="005760A9" w:rsidP="005760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his toft, lands etc.   (ibid.)</w:t>
      </w:r>
    </w:p>
    <w:p w14:paraId="3B1E4784" w14:textId="77777777" w:rsidR="005760A9" w:rsidRDefault="005760A9" w:rsidP="005760A9">
      <w:pPr>
        <w:rPr>
          <w:rFonts w:ascii="Times New Roman" w:hAnsi="Times New Roman" w:cs="Times New Roman"/>
          <w:sz w:val="24"/>
          <w:szCs w:val="24"/>
        </w:rPr>
      </w:pPr>
    </w:p>
    <w:p w14:paraId="13AA78B5" w14:textId="77777777" w:rsidR="005760A9" w:rsidRDefault="005760A9" w:rsidP="005760A9">
      <w:pPr>
        <w:rPr>
          <w:rFonts w:ascii="Times New Roman" w:hAnsi="Times New Roman" w:cs="Times New Roman"/>
          <w:sz w:val="24"/>
          <w:szCs w:val="24"/>
        </w:rPr>
      </w:pPr>
    </w:p>
    <w:p w14:paraId="0DE584DC" w14:textId="77777777" w:rsidR="005760A9" w:rsidRDefault="005760A9" w:rsidP="005760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March 2023</w:t>
      </w:r>
    </w:p>
    <w:p w14:paraId="7E7A084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3B7BD" w14:textId="77777777" w:rsidR="005760A9" w:rsidRDefault="005760A9" w:rsidP="009139A6">
      <w:r>
        <w:separator/>
      </w:r>
    </w:p>
  </w:endnote>
  <w:endnote w:type="continuationSeparator" w:id="0">
    <w:p w14:paraId="7649F7DA" w14:textId="77777777" w:rsidR="005760A9" w:rsidRDefault="005760A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C0FE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1823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B063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BB3D4" w14:textId="77777777" w:rsidR="005760A9" w:rsidRDefault="005760A9" w:rsidP="009139A6">
      <w:r>
        <w:separator/>
      </w:r>
    </w:p>
  </w:footnote>
  <w:footnote w:type="continuationSeparator" w:id="0">
    <w:p w14:paraId="0CD92445" w14:textId="77777777" w:rsidR="005760A9" w:rsidRDefault="005760A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1A93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C48B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83CE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0A9"/>
    <w:rsid w:val="000666E0"/>
    <w:rsid w:val="002510B7"/>
    <w:rsid w:val="005760A9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B5310C"/>
  <w15:chartTrackingRefBased/>
  <w15:docId w15:val="{FCC083F7-D6A0-4A22-8BCA-C9143A477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0A9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2023-06-16T19:58:00Z</dcterms:created>
  <dcterms:modified xsi:type="dcterms:W3CDTF">2023-06-16T19:59:00Z</dcterms:modified>
</cp:coreProperties>
</file>